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9BAAE3" w14:textId="3C0AEDDE" w:rsidR="00937F0E" w:rsidRDefault="00937F0E" w:rsidP="00937F0E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</w:t>
      </w:r>
      <w:r w:rsidR="005C5AAC">
        <w:rPr>
          <w:rFonts w:ascii="Arial" w:hAnsi="Arial"/>
        </w:rPr>
        <w:t>6</w:t>
      </w:r>
    </w:p>
    <w:p w14:paraId="56917409" w14:textId="7A9D2627" w:rsidR="00D151E9" w:rsidRPr="00D151E9" w:rsidRDefault="00D151E9" w:rsidP="005C5AAC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t>Exercice 1</w:t>
      </w:r>
    </w:p>
    <w:p w14:paraId="12D624EB" w14:textId="6BB09953" w:rsidR="00D151E9" w:rsidRDefault="004E3791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79A00D78" wp14:editId="5890C1FD">
            <wp:extent cx="3142615" cy="1681975"/>
            <wp:effectExtent l="0" t="0" r="698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16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53F6F" w14:textId="0D4F4EE1" w:rsidR="00D151E9" w:rsidRPr="00D151E9" w:rsidRDefault="00D151E9" w:rsidP="005C5AAC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t xml:space="preserve">Exercice </w:t>
      </w:r>
      <w:r>
        <w:rPr>
          <w:rFonts w:ascii="Arial" w:hAnsi="Arial"/>
          <w:u w:val="single"/>
        </w:rPr>
        <w:t>2</w:t>
      </w:r>
    </w:p>
    <w:p w14:paraId="407B26E2" w14:textId="612196F9" w:rsidR="005C5AAC" w:rsidRDefault="005C5AAC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7E17DD21" wp14:editId="178766B0">
            <wp:extent cx="3142615" cy="1047538"/>
            <wp:effectExtent l="0" t="0" r="6985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1047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3160E" w14:textId="7A55380F" w:rsidR="007B301B" w:rsidRPr="00D151E9" w:rsidRDefault="007B301B" w:rsidP="005C5AAC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t xml:space="preserve">Exercice </w:t>
      </w:r>
      <w:r>
        <w:rPr>
          <w:rFonts w:ascii="Arial" w:hAnsi="Arial"/>
          <w:u w:val="single"/>
        </w:rPr>
        <w:t>3</w:t>
      </w:r>
    </w:p>
    <w:p w14:paraId="43576BA7" w14:textId="37B83E53" w:rsidR="005C5AAC" w:rsidRDefault="005C5AAC" w:rsidP="00D151E9">
      <w:pPr>
        <w:spacing w:line="312" w:lineRule="auto"/>
        <w:rPr>
          <w:rFonts w:ascii="Arial" w:hAnsi="Arial"/>
        </w:rPr>
      </w:pPr>
      <w:r w:rsidRPr="005C5AAC">
        <w:rPr>
          <w:rFonts w:ascii="Arial" w:hAnsi="Arial"/>
        </w:rPr>
        <w:drawing>
          <wp:inline distT="0" distB="0" distL="0" distR="0" wp14:anchorId="323BB8FD" wp14:editId="0FB608C9">
            <wp:extent cx="3142615" cy="922655"/>
            <wp:effectExtent l="0" t="0" r="698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92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FF33F" w14:textId="70004DCB" w:rsidR="00D151E9" w:rsidRPr="00D151E9" w:rsidRDefault="007B301B" w:rsidP="005C5AAC">
      <w:pPr>
        <w:spacing w:before="120" w:line="312" w:lineRule="auto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Exercice 4</w:t>
      </w:r>
    </w:p>
    <w:p w14:paraId="79847552" w14:textId="095FE79A" w:rsidR="005C5AAC" w:rsidRDefault="005C5AAC" w:rsidP="00D151E9">
      <w:pPr>
        <w:spacing w:line="312" w:lineRule="auto"/>
        <w:rPr>
          <w:rFonts w:ascii="Arial" w:hAnsi="Arial"/>
        </w:rPr>
      </w:pPr>
      <w:r w:rsidRPr="005C5AAC">
        <w:rPr>
          <w:rFonts w:ascii="Arial" w:hAnsi="Arial"/>
        </w:rPr>
        <w:drawing>
          <wp:inline distT="0" distB="0" distL="0" distR="0" wp14:anchorId="3F44AB01" wp14:editId="7E802356">
            <wp:extent cx="3142615" cy="3832225"/>
            <wp:effectExtent l="0" t="0" r="6985" b="317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5C6A5" w14:textId="25820E00" w:rsidR="005C5AAC" w:rsidRDefault="005C5AAC" w:rsidP="00D151E9">
      <w:pPr>
        <w:spacing w:line="312" w:lineRule="auto"/>
        <w:rPr>
          <w:rFonts w:ascii="Arial" w:hAnsi="Arial"/>
        </w:rPr>
      </w:pPr>
    </w:p>
    <w:p w14:paraId="590185BE" w14:textId="77777777" w:rsidR="00D151E9" w:rsidRDefault="00D151E9" w:rsidP="00D151E9">
      <w:pPr>
        <w:spacing w:line="312" w:lineRule="auto"/>
        <w:rPr>
          <w:rFonts w:ascii="Arial" w:hAnsi="Arial"/>
        </w:rPr>
      </w:pPr>
    </w:p>
    <w:p w14:paraId="77095F9C" w14:textId="77777777" w:rsidR="004E3791" w:rsidRDefault="004E3791" w:rsidP="00D151E9">
      <w:pPr>
        <w:spacing w:line="312" w:lineRule="auto"/>
        <w:rPr>
          <w:rFonts w:ascii="Arial" w:hAnsi="Arial"/>
        </w:rPr>
      </w:pPr>
    </w:p>
    <w:p w14:paraId="2D3B4DB0" w14:textId="77777777" w:rsidR="004E3791" w:rsidRDefault="004E3791" w:rsidP="004E3791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lastRenderedPageBreak/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</w:p>
    <w:p w14:paraId="572028BC" w14:textId="77777777" w:rsidR="004E3791" w:rsidRPr="00D151E9" w:rsidRDefault="004E3791" w:rsidP="004E3791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t>Exercice 1</w:t>
      </w:r>
    </w:p>
    <w:p w14:paraId="07C79F4C" w14:textId="2B26645F" w:rsidR="004E3791" w:rsidRDefault="004E3791" w:rsidP="004E3791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75881CBD" wp14:editId="4A493F2C">
            <wp:extent cx="3142615" cy="1681975"/>
            <wp:effectExtent l="0" t="0" r="698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16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E8C6" w14:textId="77777777" w:rsidR="004E3791" w:rsidRPr="00D151E9" w:rsidRDefault="004E3791" w:rsidP="004E3791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t xml:space="preserve">Exercice </w:t>
      </w:r>
      <w:r>
        <w:rPr>
          <w:rFonts w:ascii="Arial" w:hAnsi="Arial"/>
          <w:u w:val="single"/>
        </w:rPr>
        <w:t>2</w:t>
      </w:r>
    </w:p>
    <w:p w14:paraId="258CB651" w14:textId="77777777" w:rsidR="004E3791" w:rsidRDefault="004E3791" w:rsidP="004E3791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4E85C510" wp14:editId="7CE5DCC9">
            <wp:extent cx="3142615" cy="1047538"/>
            <wp:effectExtent l="0" t="0" r="698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1047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B18B8" w14:textId="77777777" w:rsidR="004E3791" w:rsidRPr="00D151E9" w:rsidRDefault="004E3791" w:rsidP="004E3791">
      <w:pPr>
        <w:spacing w:before="120" w:line="312" w:lineRule="auto"/>
        <w:rPr>
          <w:rFonts w:ascii="Arial" w:hAnsi="Arial"/>
          <w:u w:val="single"/>
        </w:rPr>
      </w:pPr>
      <w:r w:rsidRPr="00D151E9">
        <w:rPr>
          <w:rFonts w:ascii="Arial" w:hAnsi="Arial"/>
          <w:u w:val="single"/>
        </w:rPr>
        <w:t xml:space="preserve">Exercice </w:t>
      </w:r>
      <w:r>
        <w:rPr>
          <w:rFonts w:ascii="Arial" w:hAnsi="Arial"/>
          <w:u w:val="single"/>
        </w:rPr>
        <w:t>3</w:t>
      </w:r>
    </w:p>
    <w:p w14:paraId="503015C5" w14:textId="77777777" w:rsidR="004E3791" w:rsidRDefault="004E3791" w:rsidP="004E3791">
      <w:pPr>
        <w:spacing w:line="312" w:lineRule="auto"/>
        <w:rPr>
          <w:rFonts w:ascii="Arial" w:hAnsi="Arial"/>
        </w:rPr>
      </w:pPr>
      <w:r w:rsidRPr="005C5AAC">
        <w:rPr>
          <w:rFonts w:ascii="Arial" w:hAnsi="Arial"/>
        </w:rPr>
        <w:drawing>
          <wp:inline distT="0" distB="0" distL="0" distR="0" wp14:anchorId="19541364" wp14:editId="4978AD48">
            <wp:extent cx="3142615" cy="922655"/>
            <wp:effectExtent l="0" t="0" r="698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92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018FB" w14:textId="77777777" w:rsidR="004E3791" w:rsidRPr="00D151E9" w:rsidRDefault="004E3791" w:rsidP="004E3791">
      <w:pPr>
        <w:spacing w:before="120" w:line="312" w:lineRule="auto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Exercice 4</w:t>
      </w:r>
    </w:p>
    <w:p w14:paraId="678B3D08" w14:textId="77777777" w:rsidR="004E3791" w:rsidRDefault="004E3791" w:rsidP="004E3791">
      <w:pPr>
        <w:spacing w:line="312" w:lineRule="auto"/>
        <w:rPr>
          <w:rFonts w:ascii="Arial" w:hAnsi="Arial"/>
        </w:rPr>
      </w:pPr>
      <w:r w:rsidRPr="005C5AAC">
        <w:rPr>
          <w:rFonts w:ascii="Arial" w:hAnsi="Arial"/>
        </w:rPr>
        <w:drawing>
          <wp:inline distT="0" distB="0" distL="0" distR="0" wp14:anchorId="359C87B6" wp14:editId="510F21D0">
            <wp:extent cx="3142615" cy="3832225"/>
            <wp:effectExtent l="0" t="0" r="6985" b="317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152AA" w14:textId="77777777" w:rsidR="004E3791" w:rsidRDefault="004E3791" w:rsidP="004E3791">
      <w:pPr>
        <w:spacing w:line="312" w:lineRule="auto"/>
        <w:rPr>
          <w:rFonts w:ascii="Arial" w:hAnsi="Arial"/>
        </w:rPr>
      </w:pPr>
    </w:p>
    <w:p w14:paraId="24BD4024" w14:textId="77777777" w:rsidR="004E3791" w:rsidRDefault="004E3791" w:rsidP="004E3791">
      <w:pPr>
        <w:spacing w:line="312" w:lineRule="auto"/>
        <w:rPr>
          <w:rFonts w:ascii="Arial" w:hAnsi="Arial"/>
        </w:rPr>
      </w:pPr>
    </w:p>
    <w:p w14:paraId="3DA5E1B4" w14:textId="77777777" w:rsidR="004E3791" w:rsidRDefault="004E3791" w:rsidP="004E3791">
      <w:pPr>
        <w:spacing w:line="312" w:lineRule="auto"/>
        <w:rPr>
          <w:rFonts w:ascii="Arial" w:hAnsi="Arial"/>
        </w:rPr>
      </w:pPr>
    </w:p>
    <w:p w14:paraId="52E0228B" w14:textId="77777777" w:rsidR="00C75416" w:rsidRDefault="00C75416" w:rsidP="00D151E9">
      <w:pPr>
        <w:spacing w:line="312" w:lineRule="auto"/>
        <w:rPr>
          <w:rFonts w:ascii="Arial" w:hAnsi="Arial"/>
        </w:rPr>
        <w:sectPr w:rsidR="00C75416" w:rsidSect="00F90BC8">
          <w:type w:val="continuous"/>
          <w:pgSz w:w="11906" w:h="16838"/>
          <w:pgMar w:top="720" w:right="720" w:bottom="720" w:left="720" w:header="0" w:footer="0" w:gutter="0"/>
          <w:cols w:num="2" w:space="567"/>
        </w:sectPr>
      </w:pPr>
    </w:p>
    <w:p w14:paraId="169941A7" w14:textId="626F5967" w:rsidR="004E3791" w:rsidRDefault="004E3791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lastRenderedPageBreak/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  <w:r w:rsidR="00E14F27">
        <w:rPr>
          <w:rFonts w:ascii="Arial" w:hAnsi="Arial"/>
        </w:rPr>
        <w:tab/>
      </w:r>
      <w:r w:rsidR="00E14F27">
        <w:rPr>
          <w:rFonts w:ascii="Arial" w:hAnsi="Arial"/>
        </w:rPr>
        <w:tab/>
      </w:r>
      <w:r w:rsidRPr="00E14F27">
        <w:rPr>
          <w:rFonts w:ascii="Arial" w:hAnsi="Arial"/>
          <w:b/>
        </w:rPr>
        <w:t>Questions-flash</w:t>
      </w:r>
      <w:r w:rsidR="003368C0">
        <w:rPr>
          <w:rFonts w:ascii="Arial" w:hAnsi="Arial"/>
          <w:b/>
        </w:rPr>
        <w:t xml:space="preserve"> n°1</w:t>
      </w:r>
      <w:r w:rsidRPr="00E14F27">
        <w:rPr>
          <w:rFonts w:ascii="Arial" w:hAnsi="Arial"/>
          <w:b/>
        </w:rPr>
        <w:t> :</w:t>
      </w:r>
    </w:p>
    <w:p w14:paraId="6C04C9CE" w14:textId="54C9496D" w:rsidR="004E3791" w:rsidRDefault="00C75416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2673C30A" wp14:editId="20E5ED71">
            <wp:extent cx="3232785" cy="2034833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2034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2D6F4" w14:textId="5986E0D0" w:rsidR="00C75416" w:rsidRDefault="00C75416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4B26A1F7" wp14:editId="2965D30F">
            <wp:extent cx="3232785" cy="1697489"/>
            <wp:effectExtent l="0" t="0" r="0" b="444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1697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0AD84" w14:textId="77777777" w:rsidR="00C75416" w:rsidRDefault="00C75416" w:rsidP="00D151E9">
      <w:pPr>
        <w:spacing w:line="312" w:lineRule="auto"/>
        <w:rPr>
          <w:rFonts w:ascii="Arial" w:hAnsi="Arial"/>
        </w:rPr>
      </w:pPr>
    </w:p>
    <w:p w14:paraId="19DBBE36" w14:textId="77777777" w:rsidR="00C75416" w:rsidRDefault="00C75416" w:rsidP="00D151E9">
      <w:pPr>
        <w:spacing w:line="312" w:lineRule="auto"/>
        <w:rPr>
          <w:rFonts w:ascii="Arial" w:hAnsi="Arial"/>
        </w:rPr>
      </w:pPr>
    </w:p>
    <w:p w14:paraId="0ED6C547" w14:textId="4232BD61" w:rsidR="00C75416" w:rsidRDefault="00C75416" w:rsidP="00C75416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 w:rsidRPr="00E14F27">
        <w:rPr>
          <w:rFonts w:ascii="Arial" w:hAnsi="Arial"/>
          <w:b/>
        </w:rPr>
        <w:t>Questions-flash</w:t>
      </w:r>
      <w:r w:rsidR="003368C0">
        <w:rPr>
          <w:rFonts w:ascii="Arial" w:hAnsi="Arial"/>
          <w:b/>
        </w:rPr>
        <w:t xml:space="preserve"> n°1</w:t>
      </w:r>
      <w:r w:rsidRPr="00E14F27">
        <w:rPr>
          <w:rFonts w:ascii="Arial" w:hAnsi="Arial"/>
          <w:b/>
        </w:rPr>
        <w:t> :</w:t>
      </w:r>
    </w:p>
    <w:p w14:paraId="605AEDBD" w14:textId="77777777" w:rsidR="00C75416" w:rsidRDefault="00C75416" w:rsidP="00C75416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1B5F474D" wp14:editId="313F0E12">
            <wp:extent cx="3232785" cy="2034833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2034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D6E22" w14:textId="322F9243" w:rsidR="00C75416" w:rsidRDefault="00C75416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660AD573" wp14:editId="767FA4A1">
            <wp:extent cx="3232785" cy="1697355"/>
            <wp:effectExtent l="0" t="0" r="0" b="444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169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C4279" w14:textId="77777777" w:rsidR="00ED7968" w:rsidRDefault="00ED7968" w:rsidP="00D151E9">
      <w:pPr>
        <w:spacing w:line="312" w:lineRule="auto"/>
        <w:rPr>
          <w:rFonts w:ascii="Arial" w:hAnsi="Arial"/>
        </w:rPr>
      </w:pPr>
    </w:p>
    <w:p w14:paraId="599EE17D" w14:textId="77777777" w:rsidR="00ED7968" w:rsidRDefault="00ED7968" w:rsidP="00D151E9">
      <w:pPr>
        <w:spacing w:line="312" w:lineRule="auto"/>
        <w:rPr>
          <w:rFonts w:ascii="Arial" w:hAnsi="Arial"/>
        </w:rPr>
      </w:pPr>
    </w:p>
    <w:p w14:paraId="3F3D67D4" w14:textId="77777777" w:rsidR="00ED7968" w:rsidRDefault="00ED7968" w:rsidP="00D151E9">
      <w:pPr>
        <w:spacing w:line="312" w:lineRule="auto"/>
        <w:rPr>
          <w:rFonts w:ascii="Arial" w:hAnsi="Arial"/>
        </w:rPr>
      </w:pPr>
    </w:p>
    <w:p w14:paraId="31C50DAD" w14:textId="77777777" w:rsidR="00ED7968" w:rsidRDefault="00ED7968" w:rsidP="00D151E9">
      <w:pPr>
        <w:spacing w:line="312" w:lineRule="auto"/>
        <w:rPr>
          <w:rFonts w:ascii="Arial" w:hAnsi="Arial"/>
        </w:rPr>
      </w:pPr>
    </w:p>
    <w:p w14:paraId="6FAA81A2" w14:textId="77777777" w:rsidR="00ED7968" w:rsidRDefault="00ED7968" w:rsidP="00D151E9">
      <w:pPr>
        <w:spacing w:line="312" w:lineRule="auto"/>
        <w:rPr>
          <w:rFonts w:ascii="Arial" w:hAnsi="Arial"/>
        </w:rPr>
      </w:pPr>
    </w:p>
    <w:p w14:paraId="4A6E7F38" w14:textId="501BFD8A" w:rsidR="00ED7968" w:rsidRDefault="00ED7968" w:rsidP="00ED7968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lastRenderedPageBreak/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 w:rsidRPr="00E14F27">
        <w:rPr>
          <w:rFonts w:ascii="Arial" w:hAnsi="Arial"/>
          <w:b/>
        </w:rPr>
        <w:t>Questions-flash</w:t>
      </w:r>
      <w:r w:rsidR="003368C0">
        <w:rPr>
          <w:rFonts w:ascii="Arial" w:hAnsi="Arial"/>
          <w:b/>
        </w:rPr>
        <w:t xml:space="preserve"> n°1</w:t>
      </w:r>
      <w:r w:rsidRPr="00E14F27">
        <w:rPr>
          <w:rFonts w:ascii="Arial" w:hAnsi="Arial"/>
          <w:b/>
        </w:rPr>
        <w:t> :</w:t>
      </w:r>
    </w:p>
    <w:p w14:paraId="0C135F63" w14:textId="77777777" w:rsidR="00ED7968" w:rsidRDefault="00ED7968" w:rsidP="00ED7968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678C712E" wp14:editId="11DEDFB6">
            <wp:extent cx="3232785" cy="2034833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2034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F1CD9" w14:textId="77777777" w:rsidR="00ED7968" w:rsidRDefault="00ED7968" w:rsidP="00ED7968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2E38FD7E" wp14:editId="5B61A356">
            <wp:extent cx="3232785" cy="1697489"/>
            <wp:effectExtent l="0" t="0" r="0" b="444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1697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42A067" w14:textId="77777777" w:rsidR="00ED7968" w:rsidRDefault="00ED7968" w:rsidP="00ED7968">
      <w:pPr>
        <w:spacing w:line="312" w:lineRule="auto"/>
        <w:rPr>
          <w:rFonts w:ascii="Arial" w:hAnsi="Arial"/>
        </w:rPr>
      </w:pPr>
    </w:p>
    <w:p w14:paraId="351054A7" w14:textId="77777777" w:rsidR="00ED7968" w:rsidRDefault="00ED7968" w:rsidP="00ED7968">
      <w:pPr>
        <w:spacing w:line="312" w:lineRule="auto"/>
        <w:rPr>
          <w:rFonts w:ascii="Arial" w:hAnsi="Arial"/>
        </w:rPr>
      </w:pPr>
    </w:p>
    <w:p w14:paraId="4E8C5E36" w14:textId="5CDA6A74" w:rsidR="00ED7968" w:rsidRDefault="00ED7968" w:rsidP="00ED7968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 w:rsidRPr="00E14F27">
        <w:rPr>
          <w:rFonts w:ascii="Arial" w:hAnsi="Arial"/>
          <w:b/>
        </w:rPr>
        <w:t>Questions-flash</w:t>
      </w:r>
      <w:r w:rsidR="003368C0">
        <w:rPr>
          <w:rFonts w:ascii="Arial" w:hAnsi="Arial"/>
          <w:b/>
        </w:rPr>
        <w:t xml:space="preserve"> n°1</w:t>
      </w:r>
      <w:r w:rsidRPr="00E14F27">
        <w:rPr>
          <w:rFonts w:ascii="Arial" w:hAnsi="Arial"/>
          <w:b/>
        </w:rPr>
        <w:t> :</w:t>
      </w:r>
    </w:p>
    <w:p w14:paraId="7A072BC2" w14:textId="77777777" w:rsidR="00ED7968" w:rsidRDefault="00ED7968" w:rsidP="00ED7968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4BC40EE8" wp14:editId="3B7CAD01">
            <wp:extent cx="3232785" cy="2034833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2034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6B222" w14:textId="77777777" w:rsidR="00ED7968" w:rsidRDefault="00ED7968" w:rsidP="00ED7968">
      <w:pPr>
        <w:spacing w:line="312" w:lineRule="auto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3905C738" wp14:editId="2DB8909A">
            <wp:extent cx="3232785" cy="1697355"/>
            <wp:effectExtent l="0" t="0" r="0" b="444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169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C113E" w14:textId="77777777" w:rsidR="00ED7968" w:rsidRDefault="00ED7968" w:rsidP="00D151E9">
      <w:pPr>
        <w:spacing w:line="312" w:lineRule="auto"/>
        <w:rPr>
          <w:rFonts w:ascii="Arial" w:hAnsi="Arial"/>
        </w:rPr>
      </w:pPr>
    </w:p>
    <w:p w14:paraId="1A302602" w14:textId="77777777" w:rsidR="0056483B" w:rsidRDefault="0056483B" w:rsidP="00D151E9">
      <w:pPr>
        <w:spacing w:line="312" w:lineRule="auto"/>
        <w:rPr>
          <w:rFonts w:ascii="Arial" w:hAnsi="Arial"/>
        </w:rPr>
      </w:pPr>
    </w:p>
    <w:p w14:paraId="442EE62E" w14:textId="77777777" w:rsidR="0056483B" w:rsidRDefault="0056483B" w:rsidP="00D151E9">
      <w:pPr>
        <w:spacing w:line="312" w:lineRule="auto"/>
        <w:rPr>
          <w:rFonts w:ascii="Arial" w:hAnsi="Arial"/>
        </w:rPr>
      </w:pPr>
    </w:p>
    <w:p w14:paraId="5641492D" w14:textId="77777777" w:rsidR="0056483B" w:rsidRDefault="0056483B" w:rsidP="00D151E9">
      <w:pPr>
        <w:spacing w:line="312" w:lineRule="auto"/>
        <w:rPr>
          <w:rFonts w:ascii="Arial" w:hAnsi="Arial"/>
        </w:rPr>
      </w:pPr>
    </w:p>
    <w:p w14:paraId="21A134B7" w14:textId="77777777" w:rsidR="0056483B" w:rsidRDefault="0056483B" w:rsidP="00D151E9">
      <w:pPr>
        <w:spacing w:line="312" w:lineRule="auto"/>
        <w:rPr>
          <w:rFonts w:ascii="Arial" w:hAnsi="Arial"/>
        </w:rPr>
      </w:pPr>
    </w:p>
    <w:p w14:paraId="249DE049" w14:textId="64E84CF1" w:rsidR="00C813A7" w:rsidRDefault="0056483B" w:rsidP="0056483B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lastRenderedPageBreak/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  <w:r>
        <w:rPr>
          <w:rFonts w:ascii="Arial" w:hAnsi="Arial"/>
        </w:rPr>
        <w:tab/>
      </w:r>
    </w:p>
    <w:p w14:paraId="6B5F2E47" w14:textId="3EDCAF90" w:rsidR="00C813A7" w:rsidRPr="00C813A7" w:rsidRDefault="0056483B" w:rsidP="0056483B">
      <w:pPr>
        <w:spacing w:line="312" w:lineRule="auto"/>
        <w:rPr>
          <w:rFonts w:ascii="Arial" w:hAnsi="Arial"/>
          <w:b/>
        </w:rPr>
      </w:pPr>
      <w:r w:rsidRPr="00E14F27">
        <w:rPr>
          <w:rFonts w:ascii="Arial" w:hAnsi="Arial"/>
          <w:b/>
        </w:rPr>
        <w:t>Questions-flash</w:t>
      </w:r>
      <w:r>
        <w:rPr>
          <w:rFonts w:ascii="Arial" w:hAnsi="Arial"/>
          <w:b/>
        </w:rPr>
        <w:t xml:space="preserve"> n°2</w:t>
      </w:r>
      <w:r w:rsidRPr="00E14F27">
        <w:rPr>
          <w:rFonts w:ascii="Arial" w:hAnsi="Arial"/>
          <w:b/>
        </w:rPr>
        <w:t> :</w:t>
      </w:r>
    </w:p>
    <w:p w14:paraId="40702380" w14:textId="2D637C33" w:rsidR="0056483B" w:rsidRDefault="0056483B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1) Dans la classe de Lucille, il y a 45% de filles. On choisit un élève au hasard dans cette classe.</w:t>
      </w:r>
    </w:p>
    <w:p w14:paraId="3DA9926F" w14:textId="5D062F96" w:rsidR="0056483B" w:rsidRDefault="0056483B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Quelle est</w:t>
      </w:r>
      <w:r w:rsidR="003D199B">
        <w:rPr>
          <w:rFonts w:ascii="Arial" w:hAnsi="Arial"/>
        </w:rPr>
        <w:t xml:space="preserve"> la probabilité que ce soit un garçon ?</w:t>
      </w:r>
    </w:p>
    <w:p w14:paraId="515C77AA" w14:textId="070028F6" w:rsidR="003D199B" w:rsidRDefault="003D199B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2) Sachant que la probabilité de gagner à un jeu est égale à 0,4, calculer la probabilité de perdre.</w:t>
      </w:r>
    </w:p>
    <w:p w14:paraId="74168055" w14:textId="77777777" w:rsidR="003D199B" w:rsidRDefault="003D199B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 xml:space="preserve">3) Une urne contient 1 boule rouge et 4 boules orange. </w:t>
      </w:r>
    </w:p>
    <w:p w14:paraId="2C302090" w14:textId="7AA4B534" w:rsidR="003D199B" w:rsidRDefault="003D199B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a) Combien y a-t-il de chances de tirer une boule orange ?</w:t>
      </w:r>
    </w:p>
    <w:p w14:paraId="1BC87AA3" w14:textId="21E4D1C9" w:rsidR="003D199B" w:rsidRDefault="003D199B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 xml:space="preserve">b) </w:t>
      </w:r>
      <w:r w:rsidR="00351E38">
        <w:rPr>
          <w:rFonts w:ascii="Arial" w:hAnsi="Arial"/>
        </w:rPr>
        <w:t>À</w:t>
      </w:r>
      <w:r>
        <w:rPr>
          <w:rFonts w:ascii="Arial" w:hAnsi="Arial"/>
        </w:rPr>
        <w:t xml:space="preserve"> quelle probabilité cela correspond-il ?</w:t>
      </w:r>
    </w:p>
    <w:p w14:paraId="7286D4B7" w14:textId="1406C912" w:rsidR="00351E38" w:rsidRDefault="00351E38" w:rsidP="00D151E9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c) Quelle est la probabilité de tirer une boule rouge ?</w:t>
      </w:r>
    </w:p>
    <w:p w14:paraId="03A5044E" w14:textId="77777777" w:rsidR="003D199B" w:rsidRDefault="003D199B" w:rsidP="00D151E9">
      <w:pPr>
        <w:spacing w:line="312" w:lineRule="auto"/>
        <w:rPr>
          <w:rFonts w:ascii="Arial" w:hAnsi="Arial"/>
        </w:rPr>
      </w:pPr>
    </w:p>
    <w:p w14:paraId="4EF067F6" w14:textId="77777777" w:rsidR="00C813A7" w:rsidRDefault="00C813A7" w:rsidP="00D151E9">
      <w:pPr>
        <w:spacing w:line="312" w:lineRule="auto"/>
        <w:rPr>
          <w:rFonts w:ascii="Arial" w:hAnsi="Arial"/>
        </w:rPr>
      </w:pPr>
    </w:p>
    <w:p w14:paraId="3D7F5A4C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  <w:r>
        <w:rPr>
          <w:rFonts w:ascii="Arial" w:hAnsi="Arial"/>
        </w:rPr>
        <w:tab/>
        <w:t xml:space="preserve">   </w:t>
      </w:r>
    </w:p>
    <w:p w14:paraId="309DD473" w14:textId="59B7DCDD" w:rsidR="00C813A7" w:rsidRDefault="00C813A7" w:rsidP="00C813A7">
      <w:pPr>
        <w:spacing w:line="312" w:lineRule="auto"/>
        <w:rPr>
          <w:rFonts w:ascii="Arial" w:hAnsi="Arial"/>
        </w:rPr>
      </w:pPr>
      <w:r w:rsidRPr="00E14F27">
        <w:rPr>
          <w:rFonts w:ascii="Arial" w:hAnsi="Arial"/>
          <w:b/>
        </w:rPr>
        <w:t>Questions-flash</w:t>
      </w:r>
      <w:r>
        <w:rPr>
          <w:rFonts w:ascii="Arial" w:hAnsi="Arial"/>
          <w:b/>
        </w:rPr>
        <w:t xml:space="preserve"> n°2</w:t>
      </w:r>
      <w:r w:rsidRPr="00E14F27">
        <w:rPr>
          <w:rFonts w:ascii="Arial" w:hAnsi="Arial"/>
          <w:b/>
        </w:rPr>
        <w:t> :</w:t>
      </w:r>
    </w:p>
    <w:p w14:paraId="31EC0157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1) Dans la classe de Lucille, il y a 45% de filles. On choisit un élève au hasard dans cette classe.</w:t>
      </w:r>
    </w:p>
    <w:p w14:paraId="45FC3DF9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Quelle est la probabilité que ce soit un garçon ?</w:t>
      </w:r>
    </w:p>
    <w:p w14:paraId="78E24B5A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2) Sachant que la probabilité de gagner à un jeu est égale à 0,4, calculer la probabilité de perdre.</w:t>
      </w:r>
    </w:p>
    <w:p w14:paraId="1C71A9FE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 xml:space="preserve">3) Une urne contient 1 boule rouge et 4 boules orange. </w:t>
      </w:r>
    </w:p>
    <w:p w14:paraId="4F933723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a) Combien y a-t-il de chances de tirer une boule orange ?</w:t>
      </w:r>
    </w:p>
    <w:p w14:paraId="5DB70697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b) À quelle probabilité cela correspond-il ?</w:t>
      </w:r>
    </w:p>
    <w:p w14:paraId="5184B6A1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c) Quelle est la probabilité de tirer une boule rouge ?</w:t>
      </w:r>
    </w:p>
    <w:p w14:paraId="77D139A8" w14:textId="77777777" w:rsidR="00C813A7" w:rsidRDefault="00C813A7" w:rsidP="00D151E9">
      <w:pPr>
        <w:spacing w:line="312" w:lineRule="auto"/>
        <w:rPr>
          <w:rFonts w:ascii="Arial" w:hAnsi="Arial"/>
        </w:rPr>
      </w:pPr>
    </w:p>
    <w:p w14:paraId="551E36AE" w14:textId="77777777" w:rsidR="00C813A7" w:rsidRDefault="00C813A7" w:rsidP="00D151E9">
      <w:pPr>
        <w:spacing w:line="312" w:lineRule="auto"/>
        <w:rPr>
          <w:rFonts w:ascii="Arial" w:hAnsi="Arial"/>
        </w:rPr>
      </w:pPr>
    </w:p>
    <w:p w14:paraId="032492D9" w14:textId="77777777" w:rsidR="00C813A7" w:rsidRDefault="00C813A7" w:rsidP="00D151E9">
      <w:pPr>
        <w:spacing w:line="312" w:lineRule="auto"/>
        <w:rPr>
          <w:rFonts w:ascii="Arial" w:hAnsi="Arial"/>
        </w:rPr>
      </w:pPr>
    </w:p>
    <w:p w14:paraId="2D2235F2" w14:textId="77777777" w:rsidR="00C813A7" w:rsidRDefault="00C813A7" w:rsidP="00D151E9">
      <w:pPr>
        <w:spacing w:line="312" w:lineRule="auto"/>
        <w:rPr>
          <w:rFonts w:ascii="Arial" w:hAnsi="Arial"/>
        </w:rPr>
      </w:pPr>
    </w:p>
    <w:p w14:paraId="147C57B7" w14:textId="77777777" w:rsidR="00C813A7" w:rsidRDefault="00C813A7" w:rsidP="00D151E9">
      <w:pPr>
        <w:spacing w:line="312" w:lineRule="auto"/>
        <w:rPr>
          <w:rFonts w:ascii="Arial" w:hAnsi="Arial"/>
        </w:rPr>
      </w:pPr>
    </w:p>
    <w:p w14:paraId="013DC6F3" w14:textId="77777777" w:rsidR="00C813A7" w:rsidRDefault="00C813A7" w:rsidP="00D151E9">
      <w:pPr>
        <w:spacing w:line="312" w:lineRule="auto"/>
        <w:rPr>
          <w:rFonts w:ascii="Arial" w:hAnsi="Arial"/>
        </w:rPr>
      </w:pPr>
    </w:p>
    <w:p w14:paraId="3A0605FC" w14:textId="77777777" w:rsidR="00C813A7" w:rsidRDefault="00C813A7" w:rsidP="00D151E9">
      <w:pPr>
        <w:spacing w:line="312" w:lineRule="auto"/>
        <w:rPr>
          <w:rFonts w:ascii="Arial" w:hAnsi="Arial"/>
        </w:rPr>
      </w:pPr>
    </w:p>
    <w:p w14:paraId="3A12764B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lastRenderedPageBreak/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  <w:r>
        <w:rPr>
          <w:rFonts w:ascii="Arial" w:hAnsi="Arial"/>
        </w:rPr>
        <w:tab/>
      </w:r>
    </w:p>
    <w:p w14:paraId="7150EAF8" w14:textId="77777777" w:rsidR="00C813A7" w:rsidRPr="00C813A7" w:rsidRDefault="00C813A7" w:rsidP="00C813A7">
      <w:pPr>
        <w:spacing w:line="312" w:lineRule="auto"/>
        <w:rPr>
          <w:rFonts w:ascii="Arial" w:hAnsi="Arial"/>
          <w:b/>
        </w:rPr>
      </w:pPr>
      <w:r w:rsidRPr="00E14F27">
        <w:rPr>
          <w:rFonts w:ascii="Arial" w:hAnsi="Arial"/>
          <w:b/>
        </w:rPr>
        <w:t>Questions-flash</w:t>
      </w:r>
      <w:r>
        <w:rPr>
          <w:rFonts w:ascii="Arial" w:hAnsi="Arial"/>
          <w:b/>
        </w:rPr>
        <w:t xml:space="preserve"> n°2</w:t>
      </w:r>
      <w:r w:rsidRPr="00E14F27">
        <w:rPr>
          <w:rFonts w:ascii="Arial" w:hAnsi="Arial"/>
          <w:b/>
        </w:rPr>
        <w:t> :</w:t>
      </w:r>
    </w:p>
    <w:p w14:paraId="4853101F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1) Dans la classe de Lucille, il y a 45% de filles. On choisit un élève au hasard dans cette classe.</w:t>
      </w:r>
    </w:p>
    <w:p w14:paraId="359E61FC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Quelle est la probabilité que ce soit un garçon ?</w:t>
      </w:r>
    </w:p>
    <w:p w14:paraId="1821C988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2) Sachant que la probabilité de gagner à un jeu est égale à 0,4, calculer la probabilité de perdre.</w:t>
      </w:r>
    </w:p>
    <w:p w14:paraId="633D16BC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 xml:space="preserve">3) Une urne contient 1 boule rouge et 4 boules orange. </w:t>
      </w:r>
    </w:p>
    <w:p w14:paraId="399E0A35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a) Combien y a-t-il de chances de tirer une boule orange ?</w:t>
      </w:r>
    </w:p>
    <w:p w14:paraId="7EFA59E8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b) À quelle probabilité cela correspond-il ?</w:t>
      </w:r>
    </w:p>
    <w:p w14:paraId="6558247F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c) Quelle est la probabilité de tirer une boule rouge ?</w:t>
      </w:r>
    </w:p>
    <w:p w14:paraId="017D08DD" w14:textId="77777777" w:rsidR="00C813A7" w:rsidRDefault="00C813A7" w:rsidP="00C813A7">
      <w:pPr>
        <w:spacing w:line="312" w:lineRule="auto"/>
        <w:rPr>
          <w:rFonts w:ascii="Arial" w:hAnsi="Arial"/>
        </w:rPr>
      </w:pPr>
    </w:p>
    <w:p w14:paraId="34C9A8E7" w14:textId="77777777" w:rsidR="00C813A7" w:rsidRDefault="00C813A7" w:rsidP="00C813A7">
      <w:pPr>
        <w:spacing w:line="312" w:lineRule="auto"/>
        <w:rPr>
          <w:rFonts w:ascii="Arial" w:hAnsi="Arial"/>
        </w:rPr>
      </w:pPr>
    </w:p>
    <w:p w14:paraId="37617C9D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4</w:t>
      </w:r>
      <w:r w:rsidRPr="005D4D32">
        <w:rPr>
          <w:rFonts w:ascii="Arial" w:hAnsi="Arial"/>
          <w:vertAlign w:val="superscript"/>
        </w:rPr>
        <w:t>ème</w:t>
      </w:r>
      <w:r>
        <w:rPr>
          <w:rFonts w:ascii="Arial" w:hAnsi="Arial"/>
        </w:rPr>
        <w:t xml:space="preserve"> chap.16</w:t>
      </w:r>
      <w:r>
        <w:rPr>
          <w:rFonts w:ascii="Arial" w:hAnsi="Arial"/>
        </w:rPr>
        <w:tab/>
        <w:t xml:space="preserve">   </w:t>
      </w:r>
    </w:p>
    <w:p w14:paraId="31F65815" w14:textId="77777777" w:rsidR="00C813A7" w:rsidRDefault="00C813A7" w:rsidP="00C813A7">
      <w:pPr>
        <w:spacing w:line="312" w:lineRule="auto"/>
        <w:rPr>
          <w:rFonts w:ascii="Arial" w:hAnsi="Arial"/>
        </w:rPr>
      </w:pPr>
      <w:r w:rsidRPr="00E14F27">
        <w:rPr>
          <w:rFonts w:ascii="Arial" w:hAnsi="Arial"/>
          <w:b/>
        </w:rPr>
        <w:t>Questions-flash</w:t>
      </w:r>
      <w:r>
        <w:rPr>
          <w:rFonts w:ascii="Arial" w:hAnsi="Arial"/>
          <w:b/>
        </w:rPr>
        <w:t xml:space="preserve"> n°2</w:t>
      </w:r>
      <w:r w:rsidRPr="00E14F27">
        <w:rPr>
          <w:rFonts w:ascii="Arial" w:hAnsi="Arial"/>
          <w:b/>
        </w:rPr>
        <w:t> :</w:t>
      </w:r>
    </w:p>
    <w:p w14:paraId="529DF2E6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1) Dans la classe de Lucille, il y a 45% de filles. On choisit un élève au hasard dans cette classe.</w:t>
      </w:r>
    </w:p>
    <w:p w14:paraId="107C3028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Quelle est la probabilité que ce soit un garçon ?</w:t>
      </w:r>
    </w:p>
    <w:p w14:paraId="075036C4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2) Sachant que la probabilité de gagner à un jeu est égale à 0,4, calculer la probabilité de perdre.</w:t>
      </w:r>
    </w:p>
    <w:p w14:paraId="2B51B494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 xml:space="preserve">3) Une urne contient 1 boule rouge et 4 boules orange. </w:t>
      </w:r>
    </w:p>
    <w:p w14:paraId="78894E28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a) Combien y a-t-il de chances de tirer une boule orange ?</w:t>
      </w:r>
    </w:p>
    <w:p w14:paraId="46883DCE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b) À quelle probabilité cela correspond-il ?</w:t>
      </w:r>
    </w:p>
    <w:p w14:paraId="73B7E99D" w14:textId="77777777" w:rsidR="00C813A7" w:rsidRDefault="00C813A7" w:rsidP="00C813A7">
      <w:pPr>
        <w:spacing w:line="312" w:lineRule="auto"/>
        <w:rPr>
          <w:rFonts w:ascii="Arial" w:hAnsi="Arial"/>
        </w:rPr>
      </w:pPr>
      <w:r>
        <w:rPr>
          <w:rFonts w:ascii="Arial" w:hAnsi="Arial"/>
        </w:rPr>
        <w:t>c) Quelle est la probabilité de tirer une boule rouge ?</w:t>
      </w:r>
    </w:p>
    <w:p w14:paraId="142066BF" w14:textId="77777777" w:rsidR="00C813A7" w:rsidRDefault="00C813A7" w:rsidP="00D151E9">
      <w:pPr>
        <w:spacing w:line="312" w:lineRule="auto"/>
        <w:rPr>
          <w:rFonts w:ascii="Arial" w:hAnsi="Arial"/>
        </w:rPr>
      </w:pPr>
      <w:bookmarkStart w:id="0" w:name="_GoBack"/>
      <w:bookmarkEnd w:id="0"/>
    </w:p>
    <w:sectPr w:rsidR="00C813A7" w:rsidSect="00ED7968">
      <w:type w:val="continuous"/>
      <w:pgSz w:w="11906" w:h="16838"/>
      <w:pgMar w:top="720" w:right="720" w:bottom="720" w:left="720" w:header="0" w:footer="0" w:gutter="0"/>
      <w:cols w:num="2" w:space="56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8B2988"/>
    <w:multiLevelType w:val="hybridMultilevel"/>
    <w:tmpl w:val="09CE9CB2"/>
    <w:lvl w:ilvl="0" w:tplc="040C0013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A3955E2"/>
    <w:multiLevelType w:val="multilevel"/>
    <w:tmpl w:val="F064C4C6"/>
    <w:lvl w:ilvl="0">
      <w:start w:val="1"/>
      <w:numFmt w:val="decimal"/>
      <w:pStyle w:val="Titre1"/>
      <w:lvlText w:val="%1)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pStyle w:val="Titre2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(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(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Roman"/>
      <w:lvlText w:val="(%6)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.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Roman"/>
      <w:lvlText w:val="%9."/>
      <w:lvlJc w:val="left"/>
      <w:pPr>
        <w:tabs>
          <w:tab w:val="num" w:pos="3960"/>
        </w:tabs>
        <w:ind w:left="3960" w:hanging="360"/>
      </w:pPr>
    </w:lvl>
  </w:abstractNum>
  <w:abstractNum w:abstractNumId="2">
    <w:nsid w:val="7F6A47F7"/>
    <w:multiLevelType w:val="hybridMultilevel"/>
    <w:tmpl w:val="AB186930"/>
    <w:lvl w:ilvl="0" w:tplc="309650FE">
      <w:start w:val="1"/>
      <w:numFmt w:val="upperRoman"/>
      <w:pStyle w:val="Titre1"/>
      <w:lvlText w:val="%1."/>
      <w:lvlJc w:val="right"/>
      <w:pPr>
        <w:tabs>
          <w:tab w:val="num" w:pos="720"/>
        </w:tabs>
        <w:ind w:left="720" w:hanging="180"/>
      </w:pPr>
    </w:lvl>
    <w:lvl w:ilvl="1" w:tplc="040C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CF7A0DB4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188863C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C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ernierMetEn" w:val="aucun"/>
    <w:docVar w:name="VersionAMath" w:val="(18 janv 98)"/>
  </w:docVars>
  <w:rsids>
    <w:rsidRoot w:val="00A0175E"/>
    <w:rsid w:val="00005FBA"/>
    <w:rsid w:val="00033CCA"/>
    <w:rsid w:val="000B0988"/>
    <w:rsid w:val="000E07B1"/>
    <w:rsid w:val="000F44F6"/>
    <w:rsid w:val="0013484E"/>
    <w:rsid w:val="001420C2"/>
    <w:rsid w:val="001B5FB9"/>
    <w:rsid w:val="001E2EC1"/>
    <w:rsid w:val="00205D05"/>
    <w:rsid w:val="0025654F"/>
    <w:rsid w:val="00275EBF"/>
    <w:rsid w:val="00285354"/>
    <w:rsid w:val="003368C0"/>
    <w:rsid w:val="00351E38"/>
    <w:rsid w:val="003D199B"/>
    <w:rsid w:val="00431160"/>
    <w:rsid w:val="004609AD"/>
    <w:rsid w:val="00481F66"/>
    <w:rsid w:val="00495853"/>
    <w:rsid w:val="004C4632"/>
    <w:rsid w:val="004D4106"/>
    <w:rsid w:val="004E3791"/>
    <w:rsid w:val="00502D7D"/>
    <w:rsid w:val="0056483B"/>
    <w:rsid w:val="005C5AAC"/>
    <w:rsid w:val="005D4D32"/>
    <w:rsid w:val="006206AC"/>
    <w:rsid w:val="00636729"/>
    <w:rsid w:val="00710532"/>
    <w:rsid w:val="007740BA"/>
    <w:rsid w:val="007B301B"/>
    <w:rsid w:val="00852C82"/>
    <w:rsid w:val="00864FDD"/>
    <w:rsid w:val="00866F4E"/>
    <w:rsid w:val="008A5659"/>
    <w:rsid w:val="008E52CC"/>
    <w:rsid w:val="00911417"/>
    <w:rsid w:val="009148E0"/>
    <w:rsid w:val="00937F0E"/>
    <w:rsid w:val="009B186F"/>
    <w:rsid w:val="009D17BB"/>
    <w:rsid w:val="00A0175E"/>
    <w:rsid w:val="00B4086A"/>
    <w:rsid w:val="00B56201"/>
    <w:rsid w:val="00B82E48"/>
    <w:rsid w:val="00B85E76"/>
    <w:rsid w:val="00BF19E2"/>
    <w:rsid w:val="00C3521E"/>
    <w:rsid w:val="00C359DC"/>
    <w:rsid w:val="00C75416"/>
    <w:rsid w:val="00C813A7"/>
    <w:rsid w:val="00CE68AF"/>
    <w:rsid w:val="00D054DA"/>
    <w:rsid w:val="00D151E9"/>
    <w:rsid w:val="00D32214"/>
    <w:rsid w:val="00D55D23"/>
    <w:rsid w:val="00DE3FAE"/>
    <w:rsid w:val="00E14F27"/>
    <w:rsid w:val="00EA467A"/>
    <w:rsid w:val="00ED7968"/>
    <w:rsid w:val="00F90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1"/>
    <o:shapelayout v:ext="edit">
      <o:idmap v:ext="edit" data="1"/>
    </o:shapelayout>
  </w:shapeDefaults>
  <w:decimalSymbol w:val=","/>
  <w:listSeparator w:val=";"/>
  <w14:docId w14:val="5424E33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0175E"/>
    <w:rPr>
      <w:sz w:val="24"/>
      <w:szCs w:val="24"/>
    </w:rPr>
  </w:style>
  <w:style w:type="paragraph" w:styleId="Titre1">
    <w:name w:val="heading 1"/>
    <w:basedOn w:val="Normal"/>
    <w:next w:val="Normal"/>
    <w:qFormat/>
    <w:rsid w:val="00A0175E"/>
    <w:pPr>
      <w:keepNext/>
      <w:numPr>
        <w:numId w:val="2"/>
      </w:numPr>
      <w:outlineLvl w:val="0"/>
    </w:pPr>
    <w:rPr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Maths">
    <w:name w:val="Maths"/>
    <w:basedOn w:val="Policepardfaut"/>
    <w:rPr>
      <w:i/>
      <w:noProof/>
      <w:color w:val="0000FF"/>
    </w:rPr>
  </w:style>
  <w:style w:type="character" w:customStyle="1" w:styleId="TitreCar">
    <w:name w:val="Titre Car"/>
    <w:basedOn w:val="Policepardfaut"/>
    <w:link w:val="Titre"/>
    <w:rsid w:val="00A0175E"/>
    <w:rPr>
      <w:b/>
      <w:bCs/>
      <w:sz w:val="32"/>
      <w:szCs w:val="24"/>
      <w:u w:val="single"/>
      <w:lang w:val="fr-FR" w:eastAsia="fr-FR" w:bidi="ar-SA"/>
    </w:rPr>
  </w:style>
  <w:style w:type="paragraph" w:styleId="Titre">
    <w:name w:val="Title"/>
    <w:basedOn w:val="Normal"/>
    <w:link w:val="TitreCar"/>
    <w:qFormat/>
    <w:rsid w:val="00A0175E"/>
    <w:pPr>
      <w:jc w:val="center"/>
    </w:pPr>
    <w:rPr>
      <w:b/>
      <w:bCs/>
      <w:sz w:val="32"/>
      <w:u w:val="single"/>
    </w:rPr>
  </w:style>
  <w:style w:type="paragraph" w:styleId="Textedebulles">
    <w:name w:val="Balloon Text"/>
    <w:basedOn w:val="Normal"/>
    <w:link w:val="TextedebullesCar"/>
    <w:rsid w:val="005D4D3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5D4D32"/>
    <w:rPr>
      <w:rFonts w:ascii="Lucida Grande" w:hAnsi="Lucida Grande" w:cs="Lucida Grande"/>
      <w:sz w:val="18"/>
      <w:szCs w:val="18"/>
    </w:rPr>
  </w:style>
  <w:style w:type="table" w:styleId="Grille">
    <w:name w:val="Table Grid"/>
    <w:basedOn w:val="TableauNormal"/>
    <w:rsid w:val="00005F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B82E4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0175E"/>
    <w:rPr>
      <w:sz w:val="24"/>
      <w:szCs w:val="24"/>
    </w:rPr>
  </w:style>
  <w:style w:type="paragraph" w:styleId="Titre1">
    <w:name w:val="heading 1"/>
    <w:basedOn w:val="Normal"/>
    <w:next w:val="Normal"/>
    <w:qFormat/>
    <w:rsid w:val="00A0175E"/>
    <w:pPr>
      <w:keepNext/>
      <w:numPr>
        <w:numId w:val="2"/>
      </w:numPr>
      <w:outlineLvl w:val="0"/>
    </w:pPr>
    <w:rPr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Maths">
    <w:name w:val="Maths"/>
    <w:basedOn w:val="Policepardfaut"/>
    <w:rPr>
      <w:i/>
      <w:noProof/>
      <w:color w:val="0000FF"/>
    </w:rPr>
  </w:style>
  <w:style w:type="character" w:customStyle="1" w:styleId="TitreCar">
    <w:name w:val="Titre Car"/>
    <w:basedOn w:val="Policepardfaut"/>
    <w:link w:val="Titre"/>
    <w:rsid w:val="00A0175E"/>
    <w:rPr>
      <w:b/>
      <w:bCs/>
      <w:sz w:val="32"/>
      <w:szCs w:val="24"/>
      <w:u w:val="single"/>
      <w:lang w:val="fr-FR" w:eastAsia="fr-FR" w:bidi="ar-SA"/>
    </w:rPr>
  </w:style>
  <w:style w:type="paragraph" w:styleId="Titre">
    <w:name w:val="Title"/>
    <w:basedOn w:val="Normal"/>
    <w:link w:val="TitreCar"/>
    <w:qFormat/>
    <w:rsid w:val="00A0175E"/>
    <w:pPr>
      <w:jc w:val="center"/>
    </w:pPr>
    <w:rPr>
      <w:b/>
      <w:bCs/>
      <w:sz w:val="32"/>
      <w:u w:val="single"/>
    </w:rPr>
  </w:style>
  <w:style w:type="paragraph" w:styleId="Textedebulles">
    <w:name w:val="Balloon Text"/>
    <w:basedOn w:val="Normal"/>
    <w:link w:val="TextedebullesCar"/>
    <w:rsid w:val="005D4D3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5D4D32"/>
    <w:rPr>
      <w:rFonts w:ascii="Lucida Grande" w:hAnsi="Lucida Grande" w:cs="Lucida Grande"/>
      <w:sz w:val="18"/>
      <w:szCs w:val="18"/>
    </w:rPr>
  </w:style>
  <w:style w:type="table" w:styleId="Grille">
    <w:name w:val="Table Grid"/>
    <w:basedOn w:val="TableauNormal"/>
    <w:rsid w:val="00005F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B82E4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959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1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ecile\AppData\Roaming\Microsoft\Templates\amath97.dot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\Users\cecile\AppData\Roaming\Microsoft\Templates\amath97.dot</Template>
  <TotalTime>24</TotalTime>
  <Pages>3</Pages>
  <Words>360</Words>
  <Characters>1985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Modèle mathématique.</vt:lpstr>
    </vt:vector>
  </TitlesOfParts>
  <Company> </Company>
  <LinksUpToDate>false</LinksUpToDate>
  <CharactersWithSpaces>2341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mathématique.</dc:title>
  <dc:subject/>
  <dc:creator>cecile</dc:creator>
  <cp:keywords/>
  <cp:lastModifiedBy>Julie Lai-Hang</cp:lastModifiedBy>
  <cp:revision>10</cp:revision>
  <cp:lastPrinted>2019-04-03T11:14:00Z</cp:lastPrinted>
  <dcterms:created xsi:type="dcterms:W3CDTF">2019-04-07T13:26:00Z</dcterms:created>
  <dcterms:modified xsi:type="dcterms:W3CDTF">2019-04-07T13:56:00Z</dcterms:modified>
</cp:coreProperties>
</file>